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DD" w:rsidRDefault="00B15CDD">
      <w:pPr>
        <w:rPr>
          <w:b/>
          <w:sz w:val="144"/>
          <w:szCs w:val="144"/>
        </w:rPr>
      </w:pPr>
      <w:r>
        <w:rPr>
          <w:b/>
          <w:sz w:val="144"/>
          <w:szCs w:val="144"/>
        </w:rPr>
        <w:t>By boss Đoan</w:t>
      </w:r>
    </w:p>
    <w:p w:rsidR="00B15CDD" w:rsidRDefault="00B15CDD" w:rsidP="00364CD2">
      <w:pPr>
        <w:rPr>
          <w:rFonts w:ascii="Verdana" w:hAnsi="Verdana"/>
          <w:color w:val="333333"/>
          <w:sz w:val="18"/>
          <w:szCs w:val="18"/>
          <w:shd w:val="clear" w:color="auto" w:fill="FFFFFF"/>
        </w:rPr>
      </w:pPr>
      <w:r>
        <w:rPr>
          <w:rFonts w:ascii="Verdana" w:hAnsi="Verdana"/>
          <w:color w:val="333333"/>
          <w:sz w:val="18"/>
          <w:szCs w:val="18"/>
          <w:shd w:val="clear" w:color="auto" w:fill="FFFFFF"/>
        </w:rPr>
        <w:t>Hướng Dẫn Check Pass Facebook Bằng Số Điện Thoại !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Chuẩn bị :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Một email sạch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Sđt của victim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CMND fake y hệt thong tin của victim.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Fake cmnd trùng với thông tin victim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Fake ip mĩ bằng GEOPROXY.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Bước 1: Vào link https://www.facebook.com/login/identify?ctx=recover điền sđt của victim vào yêu cầu số 0 thay thành +84 nhé. Tiếp theo chọn Không còn truy cập được nữa? khi đó nó sẽ ra một trang điền email, điền email sạch đã tạo ở phần chuẩn bị vào , sau khi đã điền xong, sẽ load sang một trang yêu cầu điền các thông tin vào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Bước 2 :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Họ và tên : ( Phần Này Các Bạn Tự Ghi Nhé )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Link victim : ( Phần Này Các Bạn Tự Ghi Nhé )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-Vấn đề thì chọn : Khác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Số di động : Ghi sđt victim vào dưới dạng +84…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Mô tả vấn đề : This account is really important to me.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Up cmnd lên.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- Bước 3: Vào mail chờ mail kháng từ Facebook,nhớ lưu lại link bảng Support rồi ngồi đợi 3 phút, vừa nhận mail của Facebook  xong vào ngày wall victim bão nát wall victim, khi đã nhận được mail kháng rồi thì không cần làm gì hết chờ 1-2 ngày sau bạn sẽ nhận được một email lấy lại tài khoản từ Facebook. Khi đó bạn sẽ tự ứng xử được.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Chú ý : Không nên Check dưới Tab ẩn !</w:t>
      </w:r>
    </w:p>
    <w:p w:rsidR="00B15CDD" w:rsidRDefault="00B15CDD" w:rsidP="00364CD2">
      <w:pPr>
        <w:rPr>
          <w:rFonts w:ascii="Verdana" w:hAnsi="Verdana"/>
          <w:color w:val="333333"/>
          <w:sz w:val="18"/>
          <w:szCs w:val="18"/>
          <w:shd w:val="clear" w:color="auto" w:fill="FFFFFF"/>
        </w:rPr>
      </w:pPr>
      <w:r>
        <w:rPr>
          <w:rFonts w:ascii="Verdana" w:hAnsi="Verdana"/>
          <w:color w:val="333333"/>
          <w:sz w:val="18"/>
          <w:szCs w:val="18"/>
          <w:shd w:val="clear" w:color="auto" w:fill="FFFFFF"/>
        </w:rPr>
        <w:t>Nguồn: Đoan</w:t>
      </w:r>
    </w:p>
    <w:p w:rsidR="00B15CDD" w:rsidRPr="00D36A5F" w:rsidRDefault="00B15CDD" w:rsidP="00364CD2">
      <w:pPr>
        <w:rPr>
          <w:rFonts w:ascii="Verdana" w:hAnsi="Verdana"/>
          <w:color w:val="333333"/>
          <w:sz w:val="18"/>
          <w:szCs w:val="18"/>
          <w:shd w:val="clear" w:color="auto" w:fill="FFFFFF"/>
        </w:rPr>
      </w:pPr>
      <w:r>
        <w:rPr>
          <w:rFonts w:ascii="Verdana" w:hAnsi="Verdana"/>
          <w:color w:val="333333"/>
          <w:sz w:val="18"/>
          <w:szCs w:val="18"/>
          <w:shd w:val="clear" w:color="auto" w:fill="FFFFFF"/>
        </w:rPr>
        <w:t xml:space="preserve">FB: </w:t>
      </w:r>
      <w:r w:rsidRPr="00D36A5F">
        <w:rPr>
          <w:rFonts w:ascii="Verdana" w:hAnsi="Verdana"/>
          <w:color w:val="333333"/>
          <w:sz w:val="18"/>
          <w:szCs w:val="18"/>
          <w:shd w:val="clear" w:color="auto" w:fill="FFFFFF"/>
        </w:rPr>
        <w:t>https://www.facebook.com/WelcomeBlackviper</w:t>
      </w:r>
    </w:p>
    <w:sectPr w:rsidR="00B15CDD" w:rsidRPr="00D36A5F" w:rsidSect="00FD55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1EB1"/>
    <w:rsid w:val="00004DE8"/>
    <w:rsid w:val="001A1EB1"/>
    <w:rsid w:val="00364CD2"/>
    <w:rsid w:val="006A272E"/>
    <w:rsid w:val="008F4A99"/>
    <w:rsid w:val="00B15CDD"/>
    <w:rsid w:val="00D36A5F"/>
    <w:rsid w:val="00F508B4"/>
    <w:rsid w:val="00FD5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50F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183</Words>
  <Characters>1047</Characters>
  <Application>Microsoft Office Outlook</Application>
  <DocSecurity>0</DocSecurity>
  <Lines>0</Lines>
  <Paragraphs>0</Paragraphs>
  <ScaleCrop>false</ScaleCrop>
  <Company>Truong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 boss Đoan</dc:title>
  <dc:subject/>
  <dc:creator>Win 8.1 Version 2</dc:creator>
  <cp:keywords/>
  <dc:description/>
  <cp:lastModifiedBy>Admin</cp:lastModifiedBy>
  <cp:revision>2</cp:revision>
  <dcterms:created xsi:type="dcterms:W3CDTF">2016-03-05T08:16:00Z</dcterms:created>
  <dcterms:modified xsi:type="dcterms:W3CDTF">2016-03-05T08:16:00Z</dcterms:modified>
</cp:coreProperties>
</file>